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186" w:rsidRPr="00064E45" w:rsidRDefault="00051186" w:rsidP="00064E45">
      <w:pPr>
        <w:jc w:val="center"/>
        <w:rPr>
          <w:b/>
        </w:rPr>
      </w:pPr>
      <w:bookmarkStart w:id="0" w:name="_GoBack"/>
      <w:bookmarkEnd w:id="0"/>
      <w:r w:rsidRPr="00064E45">
        <w:rPr>
          <w:b/>
        </w:rPr>
        <w:t>Российская Федерация</w:t>
      </w:r>
    </w:p>
    <w:p w:rsidR="00051186" w:rsidRPr="00064E45" w:rsidRDefault="00051186" w:rsidP="00064E45">
      <w:pPr>
        <w:jc w:val="center"/>
        <w:rPr>
          <w:b/>
        </w:rPr>
      </w:pPr>
      <w:r w:rsidRPr="00064E45">
        <w:rPr>
          <w:b/>
        </w:rPr>
        <w:t>Брянская область Унечский район</w:t>
      </w:r>
    </w:p>
    <w:p w:rsidR="00051186" w:rsidRPr="00064E45" w:rsidRDefault="00051186" w:rsidP="00064E45">
      <w:pPr>
        <w:jc w:val="center"/>
        <w:rPr>
          <w:b/>
        </w:rPr>
      </w:pPr>
      <w:r>
        <w:rPr>
          <w:b/>
        </w:rPr>
        <w:t xml:space="preserve">Старосельское </w:t>
      </w:r>
      <w:r w:rsidRPr="00064E45">
        <w:rPr>
          <w:b/>
        </w:rPr>
        <w:t>сельское поселение</w:t>
      </w:r>
    </w:p>
    <w:p w:rsidR="00051186" w:rsidRPr="00064E45" w:rsidRDefault="00051186" w:rsidP="00064E45">
      <w:pPr>
        <w:jc w:val="center"/>
        <w:rPr>
          <w:b/>
        </w:rPr>
      </w:pPr>
      <w:r>
        <w:rPr>
          <w:b/>
        </w:rPr>
        <w:t xml:space="preserve">Старосельская </w:t>
      </w:r>
      <w:r w:rsidRPr="00064E45">
        <w:rPr>
          <w:b/>
        </w:rPr>
        <w:t xml:space="preserve"> сельская администрация</w:t>
      </w:r>
    </w:p>
    <w:p w:rsidR="00051186" w:rsidRPr="00064E45" w:rsidRDefault="00051186" w:rsidP="00064E45">
      <w:pPr>
        <w:rPr>
          <w:b/>
        </w:rPr>
      </w:pPr>
    </w:p>
    <w:p w:rsidR="00051186" w:rsidRPr="00064E45" w:rsidRDefault="00051186" w:rsidP="00064E45">
      <w:pPr>
        <w:jc w:val="center"/>
        <w:rPr>
          <w:b/>
        </w:rPr>
      </w:pPr>
      <w:r w:rsidRPr="00064E45">
        <w:rPr>
          <w:b/>
        </w:rPr>
        <w:t>ПОСТАНОВЛЕНИЕ</w:t>
      </w:r>
    </w:p>
    <w:p w:rsidR="00051186" w:rsidRDefault="00051186" w:rsidP="00064E45">
      <w:pPr>
        <w:rPr>
          <w:b/>
        </w:rPr>
      </w:pPr>
    </w:p>
    <w:p w:rsidR="00051186" w:rsidRDefault="00051186" w:rsidP="00064E45">
      <w:pPr>
        <w:rPr>
          <w:b/>
        </w:rPr>
      </w:pPr>
    </w:p>
    <w:p w:rsidR="00051186" w:rsidRDefault="00051186" w:rsidP="00064E45">
      <w:r>
        <w:t>От   04 апреля  2016 года № 4</w:t>
      </w:r>
    </w:p>
    <w:p w:rsidR="00051186" w:rsidRPr="00064E45" w:rsidRDefault="00051186" w:rsidP="00064E45">
      <w:r>
        <w:t>с. Староселье</w:t>
      </w:r>
    </w:p>
    <w:p w:rsidR="00051186" w:rsidRDefault="00051186" w:rsidP="00064E45"/>
    <w:p w:rsidR="00051186" w:rsidRDefault="00051186" w:rsidP="00064E45">
      <w:r w:rsidRPr="00064E45">
        <w:t xml:space="preserve">О </w:t>
      </w:r>
      <w:r>
        <w:t xml:space="preserve"> внесении изменений в постановление</w:t>
      </w:r>
    </w:p>
    <w:p w:rsidR="00051186" w:rsidRDefault="00051186" w:rsidP="00064E45">
      <w:r>
        <w:t>Старосельской  сельской администрации</w:t>
      </w:r>
    </w:p>
    <w:p w:rsidR="00051186" w:rsidRDefault="00051186" w:rsidP="00064E45">
      <w:r>
        <w:t>№3 от 07.02.2011 г. «О мерах по реализации</w:t>
      </w:r>
    </w:p>
    <w:p w:rsidR="00051186" w:rsidRDefault="00051186" w:rsidP="00064E45">
      <w:r>
        <w:t>законодательства Российской Федерации</w:t>
      </w:r>
    </w:p>
    <w:p w:rsidR="00051186" w:rsidRPr="00064E45" w:rsidRDefault="00051186" w:rsidP="00064E45">
      <w:r>
        <w:t>о противодействии коррупции»</w:t>
      </w:r>
    </w:p>
    <w:p w:rsidR="00051186" w:rsidRDefault="00051186" w:rsidP="00064E45">
      <w:pPr>
        <w:rPr>
          <w:b/>
        </w:rPr>
      </w:pPr>
    </w:p>
    <w:p w:rsidR="00051186" w:rsidRDefault="00051186" w:rsidP="00064E45"/>
    <w:p w:rsidR="00051186" w:rsidRDefault="00051186" w:rsidP="00064E45">
      <w:pPr>
        <w:jc w:val="both"/>
      </w:pPr>
      <w:r>
        <w:tab/>
        <w:t>В соответствии со статьей 12 Федерального закона от 25 декабря 2008 года №273-ФЗ «О противодействии коррупции», Указом Президента Российской Федерации от 21 июля 2010 года №925 «О мерах по реализации отдельных положений Федерального закона «О противодействии коррупции», постановлением Правительства Российской Федерации от  8 сентября 2010 года №700 «О порядке сообщения работодателем при заключении трудового договора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 течение 2 лет после его увольнения с государственной или муниципальной службы о заключении такого договора  представителю нанимателя(работодателю) государственного или муниципального служащего по последнему месту его службы», постановлением администрации Брянской области от 16 сентября 2010 года №952 «О мерах по реализации законодательства</w:t>
      </w:r>
    </w:p>
    <w:p w:rsidR="00051186" w:rsidRDefault="00051186" w:rsidP="00064E45">
      <w:pPr>
        <w:jc w:val="both"/>
      </w:pPr>
      <w:r>
        <w:t>Российской Федерации о противодействии коррупции</w:t>
      </w:r>
    </w:p>
    <w:p w:rsidR="00051186" w:rsidRDefault="00051186" w:rsidP="00064E45">
      <w:pPr>
        <w:jc w:val="both"/>
      </w:pPr>
    </w:p>
    <w:p w:rsidR="00051186" w:rsidRDefault="00051186" w:rsidP="00064E45">
      <w:pPr>
        <w:jc w:val="center"/>
      </w:pPr>
      <w:r>
        <w:t>ПОСТАНОВЛЯЮ:</w:t>
      </w:r>
    </w:p>
    <w:p w:rsidR="00051186" w:rsidRPr="00064E45" w:rsidRDefault="00051186" w:rsidP="00064E45">
      <w:pPr>
        <w:jc w:val="both"/>
      </w:pPr>
      <w:r>
        <w:tab/>
        <w:t>1. Пункт 1</w:t>
      </w:r>
      <w:r w:rsidRPr="00064E45">
        <w:t xml:space="preserve"> </w:t>
      </w:r>
      <w:r>
        <w:t>постановления  Старосельской сельской администрации №3 от 07.02.2011г. «О мерах по реализации законодательства Российской Федерации о противодействии коррупции» изложить в следующей редакции:</w:t>
      </w:r>
    </w:p>
    <w:p w:rsidR="00051186" w:rsidRDefault="00051186" w:rsidP="00064E45">
      <w:pPr>
        <w:ind w:firstLine="708"/>
        <w:jc w:val="both"/>
      </w:pPr>
      <w:r>
        <w:rPr>
          <w:b/>
        </w:rPr>
        <w:t>«</w:t>
      </w:r>
      <w:r>
        <w:t>Установить, что гражданин Российской Федерации, замещавший должность муниципальной службы, указанную в пункте 1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супруги(супруга) и несовершеннолетних детей, утвержденного постановлением сельской администрации № 2 от 04 апреля 2016 года «Об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супруги(супруга) и несовершеннолетних детей», в течении двух лет со дня увольнения.</w:t>
      </w:r>
    </w:p>
    <w:p w:rsidR="00051186" w:rsidRDefault="00051186" w:rsidP="00064E45">
      <w:pPr>
        <w:ind w:firstLine="708"/>
        <w:jc w:val="both"/>
      </w:pPr>
      <w:r>
        <w:t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муниципального служащего, с согласия соответствующей комиссии по соблюдению требований к служебному поведению муниципальных служащих  муниципального образования «Старосельское сельское поселение» и урегулированию конфликта интересов;</w:t>
      </w:r>
    </w:p>
    <w:p w:rsidR="00051186" w:rsidRDefault="00051186" w:rsidP="00064E45">
      <w:pPr>
        <w:ind w:firstLine="708"/>
        <w:jc w:val="both"/>
      </w:pPr>
      <w:r>
        <w:t xml:space="preserve">б) обязан при заключении трудовых договоров и (или) гражданско-правовых договоров в  случае, предусмотренном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 </w:t>
      </w:r>
    </w:p>
    <w:p w:rsidR="00051186" w:rsidRDefault="00051186" w:rsidP="00064E45">
      <w:pPr>
        <w:ind w:firstLine="708"/>
        <w:jc w:val="both"/>
      </w:pPr>
      <w:r>
        <w:t>2.    Контроль за исполнением данного постановления возложить инспектора  Мотыреву Т.П.</w:t>
      </w: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</w:p>
    <w:p w:rsidR="00051186" w:rsidRDefault="00051186" w:rsidP="00064E45">
      <w:pPr>
        <w:ind w:firstLine="708"/>
        <w:jc w:val="both"/>
      </w:pPr>
      <w:r>
        <w:t>Глава  Старосельской  сельской администрации                           А.В. Лукашов</w:t>
      </w:r>
    </w:p>
    <w:p w:rsidR="00051186" w:rsidRDefault="00051186"/>
    <w:sectPr w:rsidR="00051186" w:rsidSect="003F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E45"/>
    <w:rsid w:val="00051186"/>
    <w:rsid w:val="00064E45"/>
    <w:rsid w:val="001438F3"/>
    <w:rsid w:val="0033594A"/>
    <w:rsid w:val="003A1920"/>
    <w:rsid w:val="003F47A2"/>
    <w:rsid w:val="005215A1"/>
    <w:rsid w:val="006A19A2"/>
    <w:rsid w:val="006E0543"/>
    <w:rsid w:val="008E5903"/>
    <w:rsid w:val="008F4CC0"/>
    <w:rsid w:val="009E0FC3"/>
    <w:rsid w:val="00C35E8C"/>
    <w:rsid w:val="00C67D8A"/>
    <w:rsid w:val="00D40BA6"/>
    <w:rsid w:val="00E55549"/>
    <w:rsid w:val="00F37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E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73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522</Words>
  <Characters>2980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Администратор</cp:lastModifiedBy>
  <cp:revision>5</cp:revision>
  <cp:lastPrinted>2016-05-04T10:31:00Z</cp:lastPrinted>
  <dcterms:created xsi:type="dcterms:W3CDTF">2016-05-04T08:24:00Z</dcterms:created>
  <dcterms:modified xsi:type="dcterms:W3CDTF">2016-05-06T06:51:00Z</dcterms:modified>
</cp:coreProperties>
</file>